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C6" w:rsidRPr="00754349" w:rsidRDefault="00D046C6" w:rsidP="005C7705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754349">
        <w:rPr>
          <w:rFonts w:ascii="黑体" w:eastAsia="黑体" w:hAnsi="Times New Roman" w:hint="eastAsia"/>
          <w:b/>
          <w:sz w:val="36"/>
          <w:szCs w:val="36"/>
        </w:rPr>
        <w:t>中国教育会计学会高等职业院校分会</w:t>
      </w:r>
    </w:p>
    <w:p w:rsidR="00D046C6" w:rsidRPr="00754349" w:rsidRDefault="00D046C6" w:rsidP="005C7705">
      <w:pPr>
        <w:jc w:val="center"/>
        <w:rPr>
          <w:rFonts w:ascii="黑体" w:eastAsia="黑体" w:hAnsi="Times New Roman"/>
          <w:b/>
          <w:sz w:val="36"/>
          <w:szCs w:val="36"/>
        </w:rPr>
      </w:pPr>
      <w:r w:rsidRPr="00754349">
        <w:rPr>
          <w:rFonts w:ascii="黑体" w:eastAsia="黑体" w:hAnsi="Times New Roman" w:hint="eastAsia"/>
          <w:b/>
          <w:sz w:val="36"/>
          <w:szCs w:val="36"/>
        </w:rPr>
        <w:t>第二届理事会培训部负责人名单</w:t>
      </w:r>
    </w:p>
    <w:p w:rsidR="00D046C6" w:rsidRPr="00754349" w:rsidRDefault="00D046C6" w:rsidP="005C7705">
      <w:pPr>
        <w:rPr>
          <w:rFonts w:ascii="黑体" w:eastAsia="黑体"/>
        </w:rPr>
      </w:pPr>
    </w:p>
    <w:p w:rsidR="00D046C6" w:rsidRDefault="00D046C6" w:rsidP="005C7705"/>
    <w:p w:rsidR="00D046C6" w:rsidRPr="00C7458A" w:rsidRDefault="00D046C6" w:rsidP="005C7705">
      <w:pPr>
        <w:jc w:val="left"/>
        <w:rPr>
          <w:rFonts w:ascii="黑体" w:eastAsia="黑体" w:hAnsi="黑体"/>
          <w:sz w:val="28"/>
          <w:szCs w:val="28"/>
        </w:rPr>
      </w:pPr>
      <w:r w:rsidRPr="00C7458A">
        <w:rPr>
          <w:rFonts w:ascii="黑体" w:eastAsia="黑体" w:hAnsi="黑体" w:hint="eastAsia"/>
          <w:sz w:val="28"/>
          <w:szCs w:val="28"/>
        </w:rPr>
        <w:t>主</w:t>
      </w:r>
      <w:r w:rsidRPr="00C7458A">
        <w:rPr>
          <w:rFonts w:ascii="黑体" w:eastAsia="黑体" w:hAnsi="黑体"/>
          <w:sz w:val="28"/>
          <w:szCs w:val="28"/>
        </w:rPr>
        <w:t xml:space="preserve">  </w:t>
      </w:r>
      <w:r w:rsidRPr="00C7458A">
        <w:rPr>
          <w:rFonts w:ascii="黑体" w:eastAsia="黑体" w:hAnsi="黑体" w:hint="eastAsia"/>
          <w:sz w:val="28"/>
          <w:szCs w:val="28"/>
        </w:rPr>
        <w:t>任：</w:t>
      </w:r>
    </w:p>
    <w:p w:rsidR="00D046C6" w:rsidRDefault="00D046C6" w:rsidP="004320C8">
      <w:pPr>
        <w:spacing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507B6B">
        <w:rPr>
          <w:rFonts w:ascii="仿宋_GB2312" w:eastAsia="仿宋_GB2312" w:hint="eastAsia"/>
          <w:sz w:val="24"/>
          <w:szCs w:val="24"/>
        </w:rPr>
        <w:t>林春树</w:t>
      </w:r>
      <w:r w:rsidRPr="00507B6B">
        <w:rPr>
          <w:rFonts w:ascii="仿宋_GB2312" w:eastAsia="仿宋_GB2312"/>
          <w:sz w:val="24"/>
          <w:szCs w:val="24"/>
        </w:rPr>
        <w:t xml:space="preserve">  </w:t>
      </w:r>
      <w:r w:rsidRPr="00507B6B">
        <w:rPr>
          <w:rFonts w:ascii="仿宋_GB2312" w:eastAsia="仿宋_GB2312" w:hint="eastAsia"/>
          <w:sz w:val="24"/>
          <w:szCs w:val="24"/>
        </w:rPr>
        <w:t>福建商业高等专科学校财务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07B6B">
        <w:rPr>
          <w:rFonts w:ascii="仿宋_GB2312" w:eastAsia="仿宋_GB2312" w:hint="eastAsia"/>
          <w:sz w:val="24"/>
          <w:szCs w:val="24"/>
        </w:rPr>
        <w:t>处长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ascii="仿宋_GB2312" w:eastAsia="仿宋_GB2312" w:hint="eastAsia"/>
          <w:sz w:val="24"/>
          <w:szCs w:val="24"/>
        </w:rPr>
        <w:t>高级会计师</w:t>
      </w:r>
    </w:p>
    <w:p w:rsidR="00D046C6" w:rsidRPr="005C7705" w:rsidRDefault="00D046C6" w:rsidP="005C7705">
      <w:pPr>
        <w:rPr>
          <w:rFonts w:ascii="黑体" w:eastAsia="黑体" w:hAnsi="黑体"/>
          <w:sz w:val="28"/>
          <w:szCs w:val="28"/>
        </w:rPr>
      </w:pPr>
      <w:r w:rsidRPr="005C7705">
        <w:rPr>
          <w:rFonts w:ascii="黑体" w:eastAsia="黑体" w:hAnsi="黑体" w:hint="eastAsia"/>
          <w:sz w:val="28"/>
          <w:szCs w:val="28"/>
        </w:rPr>
        <w:t>副主任：</w:t>
      </w:r>
      <w:bookmarkStart w:id="0" w:name="_GoBack"/>
      <w:bookmarkEnd w:id="0"/>
    </w:p>
    <w:p w:rsidR="00D046C6" w:rsidRPr="00A879DC" w:rsidRDefault="00D046C6" w:rsidP="004320C8">
      <w:pPr>
        <w:spacing w:afterLines="50"/>
        <w:ind w:firstLineChars="200" w:firstLine="3168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赵春荣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秦皇岛职业技术学院财经处处长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ascii="仿宋_GB2312" w:eastAsia="仿宋_GB2312" w:hint="eastAsia"/>
          <w:sz w:val="24"/>
          <w:szCs w:val="24"/>
        </w:rPr>
        <w:t>教授</w:t>
      </w:r>
    </w:p>
    <w:p w:rsidR="00D046C6" w:rsidRDefault="00D046C6" w:rsidP="004320C8">
      <w:pPr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银样军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长沙民政职业技术学院财务处处长</w:t>
      </w:r>
      <w:r>
        <w:rPr>
          <w:rFonts w:ascii="仿宋_GB2312" w:eastAsia="仿宋_GB2312"/>
          <w:sz w:val="24"/>
          <w:szCs w:val="24"/>
        </w:rPr>
        <w:t xml:space="preserve">   </w:t>
      </w:r>
      <w:r w:rsidRPr="005C7705">
        <w:rPr>
          <w:rFonts w:ascii="仿宋_GB2312" w:eastAsia="仿宋_GB2312" w:hint="eastAsia"/>
          <w:sz w:val="24"/>
          <w:szCs w:val="24"/>
        </w:rPr>
        <w:t>教授</w:t>
      </w:r>
    </w:p>
    <w:p w:rsidR="00D046C6" w:rsidRPr="005C7705" w:rsidRDefault="00D046C6" w:rsidP="004320C8">
      <w:pPr>
        <w:spacing w:beforeLines="50"/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黄美娟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无锡职业技术学院财务处处长</w:t>
      </w:r>
      <w:r>
        <w:rPr>
          <w:rFonts w:ascii="仿宋_GB2312" w:eastAsia="仿宋_GB2312"/>
          <w:sz w:val="24"/>
          <w:szCs w:val="24"/>
        </w:rPr>
        <w:t xml:space="preserve">   </w:t>
      </w:r>
      <w:r w:rsidRPr="005C7705">
        <w:rPr>
          <w:rFonts w:ascii="仿宋_GB2312" w:eastAsia="仿宋_GB2312" w:hint="eastAsia"/>
          <w:sz w:val="24"/>
          <w:szCs w:val="24"/>
        </w:rPr>
        <w:t>副教授</w:t>
      </w:r>
    </w:p>
    <w:p w:rsidR="00D046C6" w:rsidRPr="005C7705" w:rsidRDefault="00D046C6" w:rsidP="004320C8">
      <w:pPr>
        <w:spacing w:beforeLines="50"/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李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荣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淄博职业技术学院财务处副处长</w:t>
      </w:r>
      <w:r>
        <w:rPr>
          <w:rFonts w:ascii="仿宋_GB2312" w:eastAsia="仿宋_GB2312"/>
          <w:sz w:val="24"/>
          <w:szCs w:val="24"/>
        </w:rPr>
        <w:t xml:space="preserve">   </w:t>
      </w:r>
      <w:r w:rsidRPr="005C7705">
        <w:rPr>
          <w:rFonts w:ascii="仿宋_GB2312" w:eastAsia="仿宋_GB2312" w:hint="eastAsia"/>
          <w:sz w:val="24"/>
          <w:szCs w:val="24"/>
        </w:rPr>
        <w:t>副教授</w:t>
      </w:r>
    </w:p>
    <w:p w:rsidR="00D046C6" w:rsidRDefault="00D046C6" w:rsidP="004320C8">
      <w:pPr>
        <w:tabs>
          <w:tab w:val="left" w:pos="7530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王艳云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内蒙古商业职业学院财务处长</w:t>
      </w:r>
      <w:r>
        <w:rPr>
          <w:rFonts w:ascii="仿宋_GB2312" w:eastAsia="仿宋_GB2312"/>
          <w:sz w:val="24"/>
          <w:szCs w:val="24"/>
        </w:rPr>
        <w:t xml:space="preserve">   </w:t>
      </w:r>
      <w:r w:rsidRPr="009D7F42">
        <w:rPr>
          <w:rFonts w:ascii="仿宋_GB2312" w:eastAsia="仿宋_GB2312" w:hint="eastAsia"/>
          <w:sz w:val="24"/>
          <w:szCs w:val="24"/>
        </w:rPr>
        <w:t>教授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华北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）</w:t>
      </w:r>
    </w:p>
    <w:p w:rsidR="00D046C6" w:rsidRDefault="00D046C6" w:rsidP="004320C8">
      <w:pPr>
        <w:tabs>
          <w:tab w:val="left" w:pos="7530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韩亚贤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长春职业技术学院财务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C7705">
        <w:rPr>
          <w:rFonts w:ascii="仿宋_GB2312" w:eastAsia="仿宋_GB2312" w:hint="eastAsia"/>
          <w:sz w:val="24"/>
          <w:szCs w:val="24"/>
        </w:rPr>
        <w:t>处长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（东北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）</w:t>
      </w:r>
    </w:p>
    <w:p w:rsidR="00D046C6" w:rsidRDefault="00D046C6" w:rsidP="004320C8">
      <w:pPr>
        <w:tabs>
          <w:tab w:val="left" w:pos="7530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章七根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浙江金融职业技术学院财务处处长</w:t>
      </w:r>
      <w:r>
        <w:rPr>
          <w:rFonts w:ascii="仿宋_GB2312" w:eastAsia="仿宋_GB2312"/>
          <w:sz w:val="24"/>
          <w:szCs w:val="24"/>
        </w:rPr>
        <w:t xml:space="preserve">   </w:t>
      </w:r>
      <w:r w:rsidRPr="005C7705">
        <w:rPr>
          <w:rFonts w:ascii="仿宋_GB2312" w:eastAsia="仿宋_GB2312" w:hint="eastAsia"/>
          <w:sz w:val="24"/>
          <w:szCs w:val="24"/>
        </w:rPr>
        <w:t>教授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（华东一）</w:t>
      </w:r>
    </w:p>
    <w:p w:rsidR="00D046C6" w:rsidRPr="005C7705" w:rsidRDefault="00D046C6" w:rsidP="004320C8">
      <w:pPr>
        <w:tabs>
          <w:tab w:val="left" w:pos="7530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李文松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安徽职业技术学院财务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C7705">
        <w:rPr>
          <w:rFonts w:ascii="仿宋_GB2312" w:eastAsia="仿宋_GB2312" w:hint="eastAsia"/>
          <w:sz w:val="24"/>
          <w:szCs w:val="24"/>
        </w:rPr>
        <w:t>处长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（华东二）</w:t>
      </w:r>
    </w:p>
    <w:p w:rsidR="00D046C6" w:rsidRPr="005C7705" w:rsidRDefault="00D046C6" w:rsidP="004320C8">
      <w:pPr>
        <w:tabs>
          <w:tab w:val="left" w:pos="7530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黄银珍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海南职业技术学院财务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C7705">
        <w:rPr>
          <w:rFonts w:ascii="仿宋_GB2312" w:eastAsia="仿宋_GB2312" w:hint="eastAsia"/>
          <w:sz w:val="24"/>
          <w:szCs w:val="24"/>
        </w:rPr>
        <w:t>处长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中南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）</w:t>
      </w:r>
    </w:p>
    <w:p w:rsidR="00D046C6" w:rsidRPr="005C7705" w:rsidRDefault="00D046C6" w:rsidP="004320C8">
      <w:pPr>
        <w:tabs>
          <w:tab w:val="left" w:pos="7530"/>
        </w:tabs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刘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捷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湖南铁路职业技术学院财务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C7705">
        <w:rPr>
          <w:rFonts w:ascii="仿宋_GB2312" w:eastAsia="仿宋_GB2312" w:hint="eastAsia"/>
          <w:sz w:val="24"/>
          <w:szCs w:val="24"/>
        </w:rPr>
        <w:t>处长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中南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）</w:t>
      </w:r>
    </w:p>
    <w:p w:rsidR="00D046C6" w:rsidRPr="005C7705" w:rsidRDefault="00D046C6" w:rsidP="004320C8">
      <w:pPr>
        <w:tabs>
          <w:tab w:val="left" w:pos="7530"/>
        </w:tabs>
        <w:spacing w:beforeLines="50" w:afterLines="50"/>
        <w:ind w:firstLineChars="200" w:firstLine="31680"/>
        <w:rPr>
          <w:rFonts w:ascii="仿宋_GB2312" w:eastAsia="仿宋_GB2312"/>
          <w:sz w:val="24"/>
          <w:szCs w:val="24"/>
        </w:rPr>
      </w:pPr>
      <w:r w:rsidRPr="005C7705">
        <w:rPr>
          <w:rFonts w:ascii="仿宋_GB2312" w:eastAsia="仿宋_GB2312" w:hint="eastAsia"/>
          <w:sz w:val="24"/>
          <w:szCs w:val="24"/>
        </w:rPr>
        <w:t>胡爱萍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西藏职业技术学院财务</w:t>
      </w:r>
      <w:r>
        <w:rPr>
          <w:rFonts w:ascii="仿宋_GB2312" w:eastAsia="仿宋_GB2312" w:hint="eastAsia"/>
          <w:sz w:val="24"/>
          <w:szCs w:val="24"/>
        </w:rPr>
        <w:t>处</w:t>
      </w:r>
      <w:r w:rsidRPr="005C7705">
        <w:rPr>
          <w:rFonts w:ascii="仿宋_GB2312" w:eastAsia="仿宋_GB2312" w:hint="eastAsia"/>
          <w:sz w:val="24"/>
          <w:szCs w:val="24"/>
        </w:rPr>
        <w:t>处长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西南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）</w:t>
      </w:r>
    </w:p>
    <w:p w:rsidR="00D046C6" w:rsidRPr="005C7705" w:rsidRDefault="00D046C6" w:rsidP="005F2AD0">
      <w:pPr>
        <w:tabs>
          <w:tab w:val="left" w:pos="7530"/>
        </w:tabs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闫相勇</w:t>
      </w:r>
      <w:r w:rsidRPr="005C7705">
        <w:rPr>
          <w:rFonts w:ascii="仿宋_GB2312" w:eastAsia="仿宋_GB2312"/>
          <w:sz w:val="24"/>
          <w:szCs w:val="24"/>
        </w:rPr>
        <w:t xml:space="preserve">  </w:t>
      </w:r>
      <w:r w:rsidRPr="005C7705">
        <w:rPr>
          <w:rFonts w:ascii="仿宋_GB2312" w:eastAsia="仿宋_GB2312" w:hint="eastAsia"/>
          <w:sz w:val="24"/>
          <w:szCs w:val="24"/>
        </w:rPr>
        <w:t>新疆</w:t>
      </w:r>
      <w:r>
        <w:rPr>
          <w:rFonts w:ascii="仿宋_GB2312" w:eastAsia="仿宋_GB2312" w:hint="eastAsia"/>
          <w:sz w:val="24"/>
          <w:szCs w:val="24"/>
        </w:rPr>
        <w:t>农业</w:t>
      </w:r>
      <w:r w:rsidRPr="005C7705">
        <w:rPr>
          <w:rFonts w:ascii="仿宋_GB2312" w:eastAsia="仿宋_GB2312" w:hint="eastAsia"/>
          <w:sz w:val="24"/>
          <w:szCs w:val="24"/>
        </w:rPr>
        <w:t>职业技术学院财务处长</w:t>
      </w:r>
      <w:r w:rsidRPr="005C7705">
        <w:rPr>
          <w:rFonts w:ascii="仿宋_GB2312" w:eastAsia="仿宋_GB2312"/>
          <w:sz w:val="24"/>
          <w:szCs w:val="24"/>
        </w:rPr>
        <w:tab/>
      </w:r>
      <w:r w:rsidRPr="005C7705">
        <w:rPr>
          <w:rFonts w:ascii="仿宋_GB2312" w:eastAsia="仿宋_GB2312" w:hint="eastAsia"/>
          <w:sz w:val="24"/>
          <w:szCs w:val="24"/>
        </w:rPr>
        <w:t>（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西北</w:t>
      </w:r>
      <w:r w:rsidRPr="005C7705">
        <w:rPr>
          <w:rFonts w:ascii="仿宋_GB2312" w:eastAsia="仿宋_GB2312"/>
          <w:sz w:val="24"/>
          <w:szCs w:val="24"/>
        </w:rPr>
        <w:t xml:space="preserve"> </w:t>
      </w:r>
      <w:r w:rsidRPr="005C7705">
        <w:rPr>
          <w:rFonts w:ascii="仿宋_GB2312" w:eastAsia="仿宋_GB2312" w:hint="eastAsia"/>
          <w:sz w:val="24"/>
          <w:szCs w:val="24"/>
        </w:rPr>
        <w:t>）</w:t>
      </w:r>
    </w:p>
    <w:sectPr w:rsidR="00D046C6" w:rsidRPr="005C7705" w:rsidSect="007E1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6C6" w:rsidRDefault="00D046C6" w:rsidP="001C188B">
      <w:r>
        <w:separator/>
      </w:r>
    </w:p>
  </w:endnote>
  <w:endnote w:type="continuationSeparator" w:id="0">
    <w:p w:rsidR="00D046C6" w:rsidRDefault="00D046C6" w:rsidP="001C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C6" w:rsidRDefault="00D046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C6" w:rsidRDefault="00D046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C6" w:rsidRDefault="00D046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6C6" w:rsidRDefault="00D046C6" w:rsidP="001C188B">
      <w:r>
        <w:separator/>
      </w:r>
    </w:p>
  </w:footnote>
  <w:footnote w:type="continuationSeparator" w:id="0">
    <w:p w:rsidR="00D046C6" w:rsidRDefault="00D046C6" w:rsidP="001C1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C6" w:rsidRDefault="00D046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C6" w:rsidRDefault="00D046C6" w:rsidP="004320C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C6" w:rsidRDefault="00D046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8F9"/>
    <w:rsid w:val="00062B5B"/>
    <w:rsid w:val="00167117"/>
    <w:rsid w:val="00182D39"/>
    <w:rsid w:val="001C188B"/>
    <w:rsid w:val="001D0153"/>
    <w:rsid w:val="0027185C"/>
    <w:rsid w:val="00333AD1"/>
    <w:rsid w:val="004320C8"/>
    <w:rsid w:val="004A76C6"/>
    <w:rsid w:val="00507B6B"/>
    <w:rsid w:val="005818F9"/>
    <w:rsid w:val="005C7705"/>
    <w:rsid w:val="005F2AD0"/>
    <w:rsid w:val="00692834"/>
    <w:rsid w:val="006B6474"/>
    <w:rsid w:val="00754349"/>
    <w:rsid w:val="007A11C5"/>
    <w:rsid w:val="007E1706"/>
    <w:rsid w:val="00823EAE"/>
    <w:rsid w:val="008417AC"/>
    <w:rsid w:val="008F450F"/>
    <w:rsid w:val="009628E8"/>
    <w:rsid w:val="009741BE"/>
    <w:rsid w:val="009D7F42"/>
    <w:rsid w:val="00A122DA"/>
    <w:rsid w:val="00A879DC"/>
    <w:rsid w:val="00B11BF8"/>
    <w:rsid w:val="00B74DF0"/>
    <w:rsid w:val="00B850EA"/>
    <w:rsid w:val="00B9572F"/>
    <w:rsid w:val="00C7458A"/>
    <w:rsid w:val="00C90D4D"/>
    <w:rsid w:val="00D046C6"/>
    <w:rsid w:val="00D81C8B"/>
    <w:rsid w:val="00F21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8F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C188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C1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C188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59</Words>
  <Characters>339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rujiatuan</dc:creator>
  <cp:keywords/>
  <dc:description/>
  <cp:lastModifiedBy>User</cp:lastModifiedBy>
  <cp:revision>12</cp:revision>
  <dcterms:created xsi:type="dcterms:W3CDTF">2014-09-28T04:57:00Z</dcterms:created>
  <dcterms:modified xsi:type="dcterms:W3CDTF">2014-11-07T13:37:00Z</dcterms:modified>
</cp:coreProperties>
</file>