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234" w:rsidRPr="006A1307" w:rsidRDefault="00D33234" w:rsidP="00E67FAC">
      <w:pPr>
        <w:jc w:val="center"/>
        <w:rPr>
          <w:rFonts w:ascii="黑体" w:eastAsia="黑体" w:hAnsi="华文中宋"/>
          <w:b/>
          <w:sz w:val="36"/>
          <w:szCs w:val="36"/>
        </w:rPr>
      </w:pPr>
      <w:r w:rsidRPr="006A1307">
        <w:rPr>
          <w:rFonts w:ascii="黑体" w:eastAsia="黑体" w:hAnsi="华文中宋" w:hint="eastAsia"/>
          <w:b/>
          <w:sz w:val="36"/>
          <w:szCs w:val="36"/>
        </w:rPr>
        <w:t>中国教育会计学会高等职业院校分会</w:t>
      </w:r>
    </w:p>
    <w:p w:rsidR="00D33234" w:rsidRPr="006A1307" w:rsidRDefault="00D33234" w:rsidP="00E67FAC">
      <w:pPr>
        <w:jc w:val="center"/>
        <w:rPr>
          <w:rFonts w:ascii="黑体" w:eastAsia="黑体" w:hAnsi="华文中宋"/>
          <w:b/>
          <w:sz w:val="36"/>
          <w:szCs w:val="36"/>
        </w:rPr>
      </w:pPr>
      <w:r w:rsidRPr="006A1307">
        <w:rPr>
          <w:rFonts w:ascii="黑体" w:eastAsia="黑体" w:hAnsi="华文中宋" w:hint="eastAsia"/>
          <w:b/>
          <w:sz w:val="36"/>
          <w:szCs w:val="36"/>
        </w:rPr>
        <w:t>第二届理事会理事名单</w:t>
      </w:r>
      <w:r w:rsidRPr="006A1307">
        <w:rPr>
          <w:rFonts w:ascii="黑体" w:eastAsia="黑体" w:hAnsi="Times New Roman" w:hint="eastAsia"/>
          <w:sz w:val="36"/>
          <w:szCs w:val="36"/>
        </w:rPr>
        <w:t>（</w:t>
      </w:r>
      <w:r>
        <w:rPr>
          <w:rFonts w:ascii="黑体" w:eastAsia="黑体" w:hAnsi="Times New Roman"/>
          <w:sz w:val="36"/>
          <w:szCs w:val="36"/>
        </w:rPr>
        <w:t>229</w:t>
      </w:r>
      <w:r w:rsidRPr="006A1307">
        <w:rPr>
          <w:rFonts w:ascii="黑体" w:eastAsia="黑体" w:hAnsi="Times New Roman" w:hint="eastAsia"/>
          <w:sz w:val="36"/>
          <w:szCs w:val="36"/>
        </w:rPr>
        <w:t>人）</w:t>
      </w:r>
    </w:p>
    <w:p w:rsidR="00D33234" w:rsidRPr="00CD2C5F" w:rsidRDefault="00D33234" w:rsidP="00E67FAC">
      <w:pPr>
        <w:jc w:val="center"/>
        <w:rPr>
          <w:rFonts w:ascii="楷体" w:eastAsia="楷体" w:hAnsi="楷体"/>
          <w:sz w:val="24"/>
          <w:szCs w:val="24"/>
        </w:rPr>
      </w:pPr>
      <w:r w:rsidRPr="00CD2C5F">
        <w:rPr>
          <w:rFonts w:ascii="楷体" w:eastAsia="楷体" w:hAnsi="楷体" w:hint="eastAsia"/>
          <w:sz w:val="24"/>
          <w:szCs w:val="24"/>
        </w:rPr>
        <w:t>（以</w:t>
      </w:r>
      <w:r>
        <w:rPr>
          <w:rFonts w:ascii="楷体" w:eastAsia="楷体" w:hAnsi="楷体" w:hint="eastAsia"/>
          <w:sz w:val="24"/>
          <w:szCs w:val="24"/>
        </w:rPr>
        <w:t>姓氏拼音</w:t>
      </w:r>
      <w:r w:rsidRPr="00CD2C5F">
        <w:rPr>
          <w:rFonts w:ascii="楷体" w:eastAsia="楷体" w:hAnsi="楷体" w:hint="eastAsia"/>
          <w:sz w:val="24"/>
          <w:szCs w:val="24"/>
        </w:rPr>
        <w:t>为序）</w:t>
      </w:r>
    </w:p>
    <w:p w:rsidR="00D33234" w:rsidRDefault="00D33234" w:rsidP="0087320A">
      <w:pPr>
        <w:tabs>
          <w:tab w:val="left" w:pos="1475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Cs w:val="21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安郁宁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蔡素颖（女）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曹润平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常春喜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Cs w:val="21"/>
        </w:rPr>
        <w:t>陈安宇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陈彩勤（女）</w:t>
      </w:r>
    </w:p>
    <w:p w:rsidR="00D33234" w:rsidRDefault="00D33234" w:rsidP="0087320A">
      <w:pPr>
        <w:tabs>
          <w:tab w:val="left" w:pos="1475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陈国鹏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陈红旗（女）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陈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晖（女）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陈文彬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谌</w:t>
      </w:r>
      <w:r w:rsidRPr="005018AC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峰（女）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成国强</w:t>
      </w:r>
    </w:p>
    <w:p w:rsidR="00D33234" w:rsidRDefault="00D33234" w:rsidP="0087320A">
      <w:pPr>
        <w:tabs>
          <w:tab w:val="left" w:pos="1470"/>
          <w:tab w:val="left" w:pos="4424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程丽华（女）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程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蓉（女）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程淑华（女）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程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文（女）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淳于书惠（女）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崔建国</w:t>
      </w:r>
    </w:p>
    <w:p w:rsidR="00D33234" w:rsidRDefault="00D33234" w:rsidP="00AD07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崔启伟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崔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屹（女）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邓亮顺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董丽婷（女）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董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琴（女）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杜海利</w:t>
      </w:r>
    </w:p>
    <w:p w:rsidR="00D33234" w:rsidRDefault="00D33234" w:rsidP="0092600E">
      <w:pPr>
        <w:tabs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段玉清（女）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冯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娟（女）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冯素春（女）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高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程（女）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高海燕（女）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高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洁（女）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高琼华（女）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葛守峰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耿庆春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耿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荣（女）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郭洪波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郭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晖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郭玲娜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郭雪琳（女）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郭元林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韩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华（女）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韩亚贤（女）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何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涛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贺美兰（女）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胡爱萍（女）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胡波艺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胡德新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胡剑安（女）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胡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敏（女）</w:t>
      </w:r>
    </w:p>
    <w:p w:rsidR="00D33234" w:rsidRDefault="00D33234" w:rsidP="003771A9">
      <w:pPr>
        <w:tabs>
          <w:tab w:val="left" w:pos="1475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扈晓艳（女）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黄宝珊（女）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黄诚智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黄美娟（女）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黄向东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黄银珍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（女）</w:t>
      </w:r>
    </w:p>
    <w:p w:rsidR="00D33234" w:rsidRDefault="00D33234" w:rsidP="003771A9">
      <w:pPr>
        <w:tabs>
          <w:tab w:val="left" w:pos="1475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霍彩珍（女）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霍骁象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贾翠菊（女）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贾志成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贾志国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姜亚青（女）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蒋伯杰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蒋方谨（女）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蒋小虎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金兰莱（女）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康晓婷（女）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蓝文涛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ab/>
      </w:r>
    </w:p>
    <w:p w:rsidR="00D33234" w:rsidRDefault="00D33234" w:rsidP="003771A9">
      <w:pPr>
        <w:tabs>
          <w:tab w:val="left" w:pos="1475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冰（女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李国友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李贺贤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李洪彪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李建林（女）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洁（女）</w:t>
      </w:r>
    </w:p>
    <w:p w:rsidR="00D33234" w:rsidRDefault="00D33234" w:rsidP="003771A9">
      <w:pPr>
        <w:tabs>
          <w:tab w:val="left" w:pos="1475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娟（女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宁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荣（女）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李世魁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李铁松（女）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李文松</w:t>
      </w:r>
    </w:p>
    <w:p w:rsidR="00D33234" w:rsidRDefault="00D33234" w:rsidP="0092600E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李孝录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李永红（女）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李玉文（女）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李志鹏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李志茹（女）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李卓勋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梁建茵（女）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梁凌洁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梁小婉（女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廖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骏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廖佑莲（女）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林春树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刘春红（女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刘洪宇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刘建华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刘蕊丛（女）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刘舍礼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刘士军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伟（女）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刘旭莹（女）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刘允和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刘正斌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刘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治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鲁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明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ab/>
      </w:r>
    </w:p>
    <w:p w:rsidR="00D33234" w:rsidRPr="003771A9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鲁文聪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吕同斌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吕延宁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罗春明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罗锁哲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罗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威（女）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马爱民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马成旭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马业权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毛成银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潘庆阳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潘云利（女）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彭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斌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彭建琼（女）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彭利萍（女）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齐晓军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钱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伟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裘腰军</w:t>
      </w:r>
    </w:p>
    <w:p w:rsidR="00D33234" w:rsidRPr="003771A9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曲卫清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屈新亮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任建定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任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治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茹家团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茹正波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苏春玲（女）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孙碧琴（女）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孙宏伟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孙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涛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谭宜展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唐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岚（女）</w:t>
      </w:r>
    </w:p>
    <w:p w:rsidR="00D33234" w:rsidRPr="003771A9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滕建林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田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华（女）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佟建新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万成海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万占友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王爱莹（女）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丹（女）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王粉波（女）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王宏伟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王慧娟（女）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王景顺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军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王明忠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王绍新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王薇薇（女）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炜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王文峰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王艳云（女）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毅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王永林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魏伟国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吴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军（女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吴秋真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</w:t>
      </w:r>
    </w:p>
    <w:p w:rsidR="00D33234" w:rsidRDefault="00D33234" w:rsidP="003771A9">
      <w:pPr>
        <w:tabs>
          <w:tab w:val="left" w:pos="1475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吴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胜（女）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吴筱玲（女）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吴艳秋（女）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吴正琴（女）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吴忠平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伍文中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ab/>
      </w:r>
    </w:p>
    <w:p w:rsidR="00D33234" w:rsidRDefault="00D33234" w:rsidP="003771A9">
      <w:pPr>
        <w:tabs>
          <w:tab w:val="left" w:pos="1475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武春平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武智慧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奚伟源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肖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峰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肖金芳（女）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谢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靖</w:t>
      </w:r>
    </w:p>
    <w:p w:rsidR="00D33234" w:rsidRDefault="00D33234" w:rsidP="00B042DC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谢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鑫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谢月玲（女）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邢季华（女）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邢周凌（女）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徐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斌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徐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华（女）</w:t>
      </w:r>
    </w:p>
    <w:p w:rsidR="00D33234" w:rsidRDefault="00D33234" w:rsidP="003771A9">
      <w:pPr>
        <w:tabs>
          <w:tab w:val="left" w:pos="1465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徐建新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ab/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许文卿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薛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峰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薛玮渭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闫相勇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阎奇志（女）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杨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刚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杨鸿雁（女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杨清源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姚海臣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姚玉菊（女）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叶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超</w:t>
      </w:r>
    </w:p>
    <w:p w:rsidR="00D33234" w:rsidRDefault="00D33234" w:rsidP="003771A9">
      <w:pPr>
        <w:tabs>
          <w:tab w:val="left" w:pos="1475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易艳红（女）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殷立明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银样军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于桂平（女）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于洪祥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于淑娟（女）</w:t>
      </w:r>
    </w:p>
    <w:p w:rsidR="00D33234" w:rsidRDefault="00D33234" w:rsidP="003771A9">
      <w:pPr>
        <w:tabs>
          <w:tab w:val="left" w:pos="1475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于艳红（女）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喻思民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查方能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张宝森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冰（女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张福强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张福荣（女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张根虎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张广全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张广霞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张慧波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张家文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卿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张胜红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张树海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张文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彧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张小春（女）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张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勇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章七根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赵春荣（女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3771A9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赵丽生</w:t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赵明顺（女）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赵玉萍（女）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周红霞（女）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周建明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ab/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周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强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周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青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周效名（女）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周应龙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周占喜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朱</w:t>
      </w:r>
      <w:r w:rsidRPr="005018AC"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超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朱春浩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朱洪兵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 w:rsidRPr="005018AC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朱丽敏（女）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朱周义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邹建春</w:t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邹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>静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 xml:space="preserve">          </w:t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ab/>
      </w: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ab/>
      </w:r>
      <w:r w:rsidRPr="003771A9">
        <w:rPr>
          <w:rFonts w:ascii="仿宋_GB2312" w:eastAsia="仿宋_GB2312" w:hAnsi="宋体" w:cs="宋体"/>
          <w:color w:val="000000"/>
          <w:kern w:val="0"/>
          <w:sz w:val="20"/>
          <w:szCs w:val="20"/>
        </w:rPr>
        <w:tab/>
      </w:r>
    </w:p>
    <w:p w:rsidR="00D33234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>
        <w:rPr>
          <w:rFonts w:ascii="仿宋_GB2312" w:eastAsia="仿宋_GB2312" w:hAnsi="宋体" w:cs="宋体"/>
          <w:color w:val="000000"/>
          <w:kern w:val="0"/>
          <w:sz w:val="20"/>
          <w:szCs w:val="20"/>
        </w:rPr>
        <w:tab/>
      </w:r>
    </w:p>
    <w:p w:rsidR="00D33234" w:rsidRPr="003771A9" w:rsidRDefault="00D33234" w:rsidP="003771A9">
      <w:pPr>
        <w:tabs>
          <w:tab w:val="left" w:pos="1470"/>
          <w:tab w:val="left" w:pos="4424"/>
          <w:tab w:val="left" w:pos="5893"/>
          <w:tab w:val="left" w:pos="7363"/>
        </w:tabs>
        <w:spacing w:line="29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</w:p>
    <w:p w:rsidR="00D33234" w:rsidRPr="005018AC" w:rsidRDefault="00D33234">
      <w:pPr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</w:p>
    <w:sectPr w:rsidR="00D33234" w:rsidRPr="005018AC" w:rsidSect="007E1706"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234" w:rsidRDefault="00D33234" w:rsidP="00ED0EB7">
      <w:r>
        <w:separator/>
      </w:r>
    </w:p>
  </w:endnote>
  <w:endnote w:type="continuationSeparator" w:id="0">
    <w:p w:rsidR="00D33234" w:rsidRDefault="00D33234" w:rsidP="00ED0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Batang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234" w:rsidRDefault="00D33234" w:rsidP="00ED0EB7">
      <w:r>
        <w:separator/>
      </w:r>
    </w:p>
  </w:footnote>
  <w:footnote w:type="continuationSeparator" w:id="0">
    <w:p w:rsidR="00D33234" w:rsidRDefault="00D33234" w:rsidP="00ED0E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FAC"/>
    <w:rsid w:val="000351B0"/>
    <w:rsid w:val="00085726"/>
    <w:rsid w:val="000F5232"/>
    <w:rsid w:val="00167117"/>
    <w:rsid w:val="001A30E2"/>
    <w:rsid w:val="001C0EE9"/>
    <w:rsid w:val="00234A19"/>
    <w:rsid w:val="002A7F1F"/>
    <w:rsid w:val="002E38DD"/>
    <w:rsid w:val="003173EE"/>
    <w:rsid w:val="003771A9"/>
    <w:rsid w:val="003A2B3C"/>
    <w:rsid w:val="004058D6"/>
    <w:rsid w:val="004971F6"/>
    <w:rsid w:val="004D3710"/>
    <w:rsid w:val="004F32D7"/>
    <w:rsid w:val="005018AC"/>
    <w:rsid w:val="00540DAF"/>
    <w:rsid w:val="006A1307"/>
    <w:rsid w:val="00772A37"/>
    <w:rsid w:val="00773CB6"/>
    <w:rsid w:val="007E1706"/>
    <w:rsid w:val="0087320A"/>
    <w:rsid w:val="008812F3"/>
    <w:rsid w:val="008D3FD3"/>
    <w:rsid w:val="00901DF1"/>
    <w:rsid w:val="0092600E"/>
    <w:rsid w:val="00991498"/>
    <w:rsid w:val="009A0635"/>
    <w:rsid w:val="00AA0188"/>
    <w:rsid w:val="00AC1FBF"/>
    <w:rsid w:val="00AD07A9"/>
    <w:rsid w:val="00AF7C59"/>
    <w:rsid w:val="00B042DC"/>
    <w:rsid w:val="00C23C1B"/>
    <w:rsid w:val="00CD2C5F"/>
    <w:rsid w:val="00D33234"/>
    <w:rsid w:val="00D52F15"/>
    <w:rsid w:val="00D96D83"/>
    <w:rsid w:val="00DE73AA"/>
    <w:rsid w:val="00E436BC"/>
    <w:rsid w:val="00E67FAC"/>
    <w:rsid w:val="00E742C6"/>
    <w:rsid w:val="00ED0EB7"/>
    <w:rsid w:val="00F273BD"/>
    <w:rsid w:val="00F62091"/>
    <w:rsid w:val="00F932F9"/>
    <w:rsid w:val="00FE76E6"/>
    <w:rsid w:val="00FF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FA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D0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D0EB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D0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D0EB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161</TotalTime>
  <Pages>2</Pages>
  <Words>349</Words>
  <Characters>1994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rujiatuan</dc:creator>
  <cp:keywords/>
  <dc:description/>
  <cp:lastModifiedBy>Administrator</cp:lastModifiedBy>
  <cp:revision>35</cp:revision>
  <dcterms:created xsi:type="dcterms:W3CDTF">2014-09-28T01:29:00Z</dcterms:created>
  <dcterms:modified xsi:type="dcterms:W3CDTF">2014-11-07T08:52:00Z</dcterms:modified>
</cp:coreProperties>
</file>